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E1" w:rsidRDefault="00394FE1">
      <w:pPr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tbl>
      <w:tblPr>
        <w:bidiVisual/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6"/>
      </w:tblGrid>
      <w:tr w:rsidR="00394FE1" w:rsidRPr="007554A0">
        <w:tc>
          <w:tcPr>
            <w:tcW w:w="417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394FE1" w:rsidRPr="007554A0" w:rsidRDefault="00394FE1" w:rsidP="00984F57">
            <w:pPr>
              <w:bidi/>
              <w:spacing w:line="340" w:lineRule="atLeast"/>
              <w:jc w:val="center"/>
              <w:rPr>
                <w:rFonts w:ascii="Simplified Arabic" w:hAnsi="Simplified Arabic" w:cs="Simplified Arabic"/>
                <w:bCs/>
                <w:sz w:val="28"/>
                <w:szCs w:val="28"/>
                <w:u w:val="single"/>
                <w:rtl/>
                <w:lang w:bidi="ar-EG"/>
              </w:rPr>
            </w:pPr>
            <w:r w:rsidRPr="007554A0">
              <w:rPr>
                <w:rFonts w:ascii="Simplified Arabic" w:hAnsi="Simplified Arabic" w:cs="Simplified Arabic" w:hint="eastAsia"/>
                <w:bCs/>
                <w:sz w:val="28"/>
                <w:szCs w:val="28"/>
                <w:u w:val="single"/>
                <w:rtl/>
                <w:lang w:bidi="ar-EG"/>
              </w:rPr>
              <w:t>ديلبرت</w:t>
            </w:r>
            <w:r w:rsidRPr="007554A0">
              <w:rPr>
                <w:rFonts w:ascii="Simplified Arabic" w:hAnsi="Simplified Arabic" w:cs="Simplified Arabic"/>
                <w:bCs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Pr="007554A0">
              <w:rPr>
                <w:rFonts w:ascii="Simplified Arabic" w:hAnsi="Simplified Arabic" w:cs="Simplified Arabic" w:hint="eastAsia"/>
                <w:bCs/>
                <w:sz w:val="28"/>
                <w:szCs w:val="28"/>
                <w:u w:val="single"/>
                <w:rtl/>
                <w:lang w:bidi="ar-EG"/>
              </w:rPr>
              <w:t>وليلو</w:t>
            </w:r>
          </w:p>
          <w:p w:rsidR="00394FE1" w:rsidRPr="007554A0" w:rsidRDefault="00394FE1" w:rsidP="00040F9A">
            <w:pPr>
              <w:bidi/>
              <w:spacing w:line="340" w:lineRule="atLeast"/>
              <w:jc w:val="center"/>
              <w:rPr>
                <w:rFonts w:ascii="Simplified Arabic" w:hAnsi="Simplified Arabic" w:cs="Simplified Arabic"/>
                <w:b/>
                <w:szCs w:val="24"/>
                <w:rtl/>
                <w:lang w:bidi="ar-EG"/>
              </w:rPr>
            </w:pPr>
            <w:r w:rsidRPr="007554A0">
              <w:rPr>
                <w:rFonts w:ascii="Simplified Arabic" w:hAnsi="Simplified Arabic" w:cs="Simplified Arabic" w:hint="eastAsia"/>
                <w:b/>
                <w:szCs w:val="24"/>
                <w:rtl/>
                <w:lang w:bidi="ar-EG"/>
              </w:rPr>
              <w:t>درس</w:t>
            </w:r>
            <w:r w:rsidRPr="007554A0">
              <w:rPr>
                <w:rFonts w:ascii="Simplified Arabic" w:hAnsi="Simplified Arabic" w:cs="Simplified Arabic"/>
                <w:b/>
                <w:szCs w:val="24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szCs w:val="24"/>
                <w:rtl/>
                <w:lang w:bidi="ar-EG"/>
              </w:rPr>
              <w:t>19</w:t>
            </w:r>
          </w:p>
          <w:p w:rsidR="00394FE1" w:rsidRPr="00122754" w:rsidRDefault="00394FE1" w:rsidP="00040F9A">
            <w:pPr>
              <w:bidi/>
              <w:spacing w:line="340" w:lineRule="atLeast"/>
              <w:jc w:val="center"/>
              <w:rPr>
                <w:rFonts w:ascii="Simplified Arabic" w:hAnsi="Simplified Arabic" w:cs="Simplified Arabic"/>
                <w:b/>
                <w:bCs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/>
                <w:b/>
                <w:bCs/>
                <w:szCs w:val="24"/>
                <w:rtl/>
                <w:lang w:bidi="ar-EG"/>
              </w:rPr>
              <w:t>"</w:t>
            </w:r>
            <w:r>
              <w:rPr>
                <w:rFonts w:ascii="Simplified Arabic" w:hAnsi="Simplified Arabic" w:cs="Simplified Arabic" w:hint="eastAsia"/>
                <w:b/>
                <w:bCs/>
                <w:szCs w:val="24"/>
                <w:rtl/>
                <w:lang w:bidi="ar-EG"/>
              </w:rPr>
              <w:t>يسوع</w:t>
            </w:r>
            <w:r>
              <w:rPr>
                <w:rFonts w:ascii="Simplified Arabic" w:hAnsi="Simplified Arabic" w:cs="Simplified Arabic"/>
                <w:b/>
                <w:bCs/>
                <w:szCs w:val="24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Cs w:val="24"/>
                <w:rtl/>
                <w:lang w:bidi="ar-EG"/>
              </w:rPr>
              <w:t>هو</w:t>
            </w:r>
            <w:r>
              <w:rPr>
                <w:rFonts w:ascii="Simplified Arabic" w:hAnsi="Simplified Arabic" w:cs="Simplified Arabic"/>
                <w:b/>
                <w:bCs/>
                <w:szCs w:val="24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Cs w:val="24"/>
                <w:rtl/>
                <w:lang w:bidi="ar-EG"/>
              </w:rPr>
              <w:t>المخلص</w:t>
            </w:r>
            <w:r>
              <w:rPr>
                <w:rFonts w:ascii="Simplified Arabic" w:hAnsi="Simplified Arabic" w:cs="Simplified Arabic"/>
                <w:b/>
                <w:bCs/>
                <w:szCs w:val="24"/>
                <w:rtl/>
                <w:lang w:bidi="ar-EG"/>
              </w:rPr>
              <w:t>"</w:t>
            </w:r>
          </w:p>
          <w:p w:rsidR="00394FE1" w:rsidRPr="007554A0" w:rsidRDefault="00394FE1" w:rsidP="00984F57">
            <w:pPr>
              <w:bidi/>
              <w:spacing w:line="340" w:lineRule="atLeast"/>
              <w:jc w:val="center"/>
              <w:rPr>
                <w:rFonts w:ascii="Simplified Arabic" w:hAnsi="Simplified Arabic" w:cs="Simplified Arabic"/>
                <w:bCs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bCs/>
                <w:szCs w:val="24"/>
                <w:rtl/>
                <w:lang w:bidi="ar-EG"/>
              </w:rPr>
              <w:t>العمي</w:t>
            </w:r>
            <w:r>
              <w:rPr>
                <w:rFonts w:ascii="Simplified Arabic" w:hAnsi="Simplified Arabic" w:cs="Simplified Arabic"/>
                <w:bCs/>
                <w:szCs w:val="24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Cs/>
                <w:szCs w:val="24"/>
                <w:rtl/>
                <w:lang w:bidi="ar-EG"/>
              </w:rPr>
              <w:t>يبصرون</w:t>
            </w:r>
          </w:p>
          <w:p w:rsidR="00394FE1" w:rsidRPr="007554A0" w:rsidRDefault="00394FE1" w:rsidP="00040F9A">
            <w:pPr>
              <w:bidi/>
              <w:spacing w:line="340" w:lineRule="atLeast"/>
              <w:jc w:val="center"/>
              <w:rPr>
                <w:rFonts w:ascii="Simplified Arabic" w:hAnsi="Simplified Arabic" w:cs="Simplified Arabic"/>
                <w:b/>
                <w:lang w:bidi="ar-EG"/>
              </w:rPr>
            </w:pPr>
            <w:r>
              <w:rPr>
                <w:rFonts w:ascii="Simplified Arabic" w:hAnsi="Simplified Arabic" w:cs="Simplified Arabic" w:hint="eastAsia"/>
                <w:b/>
                <w:szCs w:val="24"/>
                <w:rtl/>
                <w:lang w:bidi="ar-EG"/>
              </w:rPr>
              <w:t>يوحنا</w:t>
            </w:r>
            <w:r>
              <w:rPr>
                <w:rFonts w:ascii="Simplified Arabic" w:hAnsi="Simplified Arabic" w:cs="Simplified Arabic"/>
                <w:b/>
                <w:szCs w:val="24"/>
                <w:rtl/>
                <w:lang w:bidi="ar-EG"/>
              </w:rPr>
              <w:t xml:space="preserve"> 9: 1-12</w:t>
            </w:r>
          </w:p>
        </w:tc>
      </w:tr>
    </w:tbl>
    <w:p w:rsidR="00394FE1" w:rsidRDefault="00394FE1" w:rsidP="000951F5">
      <w:pPr>
        <w:bidi/>
        <w:rPr>
          <w:rFonts w:ascii="Tahoma" w:hAnsi="Tahoma"/>
          <w:b/>
          <w:rtl/>
          <w:lang w:bidi="ar-EG"/>
        </w:rPr>
      </w:pPr>
    </w:p>
    <w:p w:rsidR="00394FE1" w:rsidRDefault="00394FE1" w:rsidP="000951F5">
      <w:pPr>
        <w:bidi/>
        <w:rPr>
          <w:rFonts w:ascii="Tahoma" w:hAnsi="Tahoma"/>
          <w:b/>
          <w:rtl/>
          <w:lang w:bidi="ar-EG"/>
        </w:rPr>
      </w:pPr>
    </w:p>
    <w:p w:rsidR="00394FE1" w:rsidRDefault="00394FE1" w:rsidP="000951F5">
      <w:pPr>
        <w:bidi/>
        <w:rPr>
          <w:rFonts w:ascii="Tahoma" w:hAnsi="Tahoma"/>
          <w:b/>
          <w:rtl/>
          <w:lang w:bidi="ar-EG"/>
        </w:rPr>
      </w:pPr>
    </w:p>
    <w:p w:rsidR="00394FE1" w:rsidRDefault="00394FE1" w:rsidP="0024435B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12F3C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الديكور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مسرح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العرائس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الخاص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بإله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العجائب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تكييفه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لإي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خلفية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مثل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حديقة،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غابة،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إسطبل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اثنتين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السنة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تغييره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إضافة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اللمسات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لخلق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الإثارة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والتشويق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والابتعاد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التقليدية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زين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بالوان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زاهية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بالورود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والفراشات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والعصافير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والعرائس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تقفز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ملاءة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ملونة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معلقة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قضيب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منضدة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مسنودة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حافتها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رتب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الديكور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وأسماء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العرائس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بحسب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العرائس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والمصادر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المتاحة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Pr="00212F3C" w:rsidRDefault="00394FE1" w:rsidP="003D5E75">
      <w:pPr>
        <w:bidi/>
        <w:spacing w:before="6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212F3C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الشخصيات</w:t>
      </w:r>
      <w:r w:rsidRPr="00212F3C"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  <w:t>:</w:t>
      </w:r>
    </w:p>
    <w:p w:rsidR="00394FE1" w:rsidRDefault="00394FE1" w:rsidP="003D5E7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الحمار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الخروف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الصغير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أصدقاء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يحبان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الاستماع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لقصص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القائد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الخادم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قائد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التسبيح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يرتدي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ملابس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عادية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ملابس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مرتبطة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بالديكور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حارس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الغابة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\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بستاني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....)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والخادم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يساعد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يركزوا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العرائس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ويتفاعلون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24435B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القائد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: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مسرح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العرائس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الوقت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لننادي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كرروا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ورائي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!"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يكررون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ويُخرج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رأسه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النافذة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أهلاً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!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يكررون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تظهر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النافذة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)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12F3C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!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دعوني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أسمع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صوتكم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القائد</w:t>
      </w:r>
      <w:r w:rsidRPr="00212F3C"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  <w:t xml:space="preserve"> </w:t>
      </w:r>
      <w:r w:rsidRPr="00212F3C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والاولاد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!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أهلاً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اهلاً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12F3C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(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صوت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الخروف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)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أهلاً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أولاد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القائد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أهلاً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اليوم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يشفي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90598A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: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394FE1" w:rsidRDefault="00394FE1" w:rsidP="00605247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90598A"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أعرف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معنى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يمكنك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ترى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أعرف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قريبتي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عمياء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القائد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صحيح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!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اختار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طريقة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مختلفة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ليشفي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فعل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يسوع؟</w:t>
      </w:r>
    </w:p>
    <w:p w:rsidR="00394FE1" w:rsidRDefault="00394FE1" w:rsidP="00EF7FBC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القائد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وضع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عيني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طلب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يغتسل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سلوام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b/>
          <w:bCs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حدث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ذلك؟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القائد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لقد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أبصر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EF7FBC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ديلبرت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سعيد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يُبصر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سمح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يكون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اخطئ؟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القائد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يخطئ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أبداً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وخلق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بعناية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فائقة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يصنع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سمح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يحدث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الذي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صنعه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ديلبرت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نعم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ويهتم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يفكر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مختلف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انظر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!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ليلو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لديه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صوف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ناعم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مثلي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ديلبرت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نحيف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يجري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بسرعة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بالكاد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يتحرك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ليلو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الناس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طويلة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وبعضها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قصيرة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القائد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صحيح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!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تعلمون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مشترك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بيننا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جميعاً؟</w:t>
      </w:r>
    </w:p>
    <w:p w:rsidR="00394FE1" w:rsidRDefault="00394FE1" w:rsidP="003D5E7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ديلبرت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ذيل؟</w:t>
      </w:r>
    </w:p>
    <w:p w:rsidR="00394FE1" w:rsidRDefault="00394FE1" w:rsidP="00FD3ED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القائد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مميز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مكانة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خاصة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ويهتم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FD3ED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ليلو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نعم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صحيح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نستطيع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نذهب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لزيارة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قريبتك؟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أريد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اسألها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معنى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العمي؟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ويمكن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شعوري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وأنا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خروف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FD3ED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ديلبرت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رائع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دعينا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نتحرك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!</w:t>
      </w:r>
    </w:p>
    <w:p w:rsidR="00394FE1" w:rsidRDefault="00394FE1" w:rsidP="00FD3ED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ليلو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سلام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أراكم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قريباً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FD3ED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ديلبرت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أراكم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قريبا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.....</w:t>
      </w:r>
    </w:p>
    <w:p w:rsidR="00394FE1" w:rsidRDefault="00394FE1" w:rsidP="00FD3ED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F3E1F">
        <w:rPr>
          <w:rFonts w:ascii="Simplified Arabic" w:hAnsi="Simplified Arabic" w:cs="Simplified Arabic" w:hint="eastAsia"/>
          <w:bCs/>
          <w:sz w:val="22"/>
          <w:szCs w:val="22"/>
          <w:rtl/>
          <w:lang w:bidi="ar-EG"/>
        </w:rPr>
        <w:t>القائد</w:t>
      </w:r>
      <w:r w:rsidRPr="00CF3E1F">
        <w:rPr>
          <w:rFonts w:ascii="Simplified Arabic" w:hAnsi="Simplified Arabic" w:cs="Simplified Arabic"/>
          <w:bCs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394FE1" w:rsidRDefault="00394FE1" w:rsidP="00A64CDA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394FE1" w:rsidRPr="003D0DF5" w:rsidRDefault="00394FE1" w:rsidP="000951F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sectPr w:rsidR="00394FE1" w:rsidRPr="003D0DF5" w:rsidSect="00ED69A3">
      <w:footerReference w:type="default" r:id="rId6"/>
      <w:pgSz w:w="12240" w:h="15840"/>
      <w:pgMar w:top="1440" w:right="1440" w:bottom="1440" w:left="1440" w:header="720" w:footer="720" w:gutter="0"/>
      <w:cols w:num="2"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FE1" w:rsidRDefault="00394FE1">
      <w:r>
        <w:separator/>
      </w:r>
    </w:p>
  </w:endnote>
  <w:endnote w:type="continuationSeparator" w:id="1">
    <w:p w:rsidR="00394FE1" w:rsidRDefault="00394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FE1" w:rsidRDefault="00394FE1" w:rsidP="00616C03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94FE1" w:rsidRDefault="00394FE1" w:rsidP="00315DC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FE1" w:rsidRDefault="00394FE1">
      <w:r>
        <w:separator/>
      </w:r>
    </w:p>
  </w:footnote>
  <w:footnote w:type="continuationSeparator" w:id="1">
    <w:p w:rsidR="00394FE1" w:rsidRDefault="00394F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41A"/>
    <w:rsid w:val="000369C3"/>
    <w:rsid w:val="00040F9A"/>
    <w:rsid w:val="000951F5"/>
    <w:rsid w:val="000A2B08"/>
    <w:rsid w:val="000B2C39"/>
    <w:rsid w:val="000E2E99"/>
    <w:rsid w:val="00112470"/>
    <w:rsid w:val="001135CA"/>
    <w:rsid w:val="00117476"/>
    <w:rsid w:val="00122754"/>
    <w:rsid w:val="0017339B"/>
    <w:rsid w:val="001968CF"/>
    <w:rsid w:val="001C4524"/>
    <w:rsid w:val="001D1E75"/>
    <w:rsid w:val="001D44FF"/>
    <w:rsid w:val="001D5BE4"/>
    <w:rsid w:val="0020543C"/>
    <w:rsid w:val="00212F3C"/>
    <w:rsid w:val="00223191"/>
    <w:rsid w:val="00223316"/>
    <w:rsid w:val="002414CC"/>
    <w:rsid w:val="0024435B"/>
    <w:rsid w:val="00247186"/>
    <w:rsid w:val="00253704"/>
    <w:rsid w:val="003019C4"/>
    <w:rsid w:val="00315DCA"/>
    <w:rsid w:val="00356CE1"/>
    <w:rsid w:val="00363E92"/>
    <w:rsid w:val="00392F44"/>
    <w:rsid w:val="00394FE1"/>
    <w:rsid w:val="003979F3"/>
    <w:rsid w:val="003C0DEF"/>
    <w:rsid w:val="003D0DF5"/>
    <w:rsid w:val="003D5E75"/>
    <w:rsid w:val="003E2DBF"/>
    <w:rsid w:val="003F2831"/>
    <w:rsid w:val="0041710A"/>
    <w:rsid w:val="00425B17"/>
    <w:rsid w:val="004805BC"/>
    <w:rsid w:val="00497660"/>
    <w:rsid w:val="004C6205"/>
    <w:rsid w:val="00523C24"/>
    <w:rsid w:val="0055308A"/>
    <w:rsid w:val="0057432A"/>
    <w:rsid w:val="00581FCC"/>
    <w:rsid w:val="005C0B9B"/>
    <w:rsid w:val="005D50AA"/>
    <w:rsid w:val="005F596B"/>
    <w:rsid w:val="005F6E6E"/>
    <w:rsid w:val="00600A1B"/>
    <w:rsid w:val="00605247"/>
    <w:rsid w:val="00606F5A"/>
    <w:rsid w:val="00616C03"/>
    <w:rsid w:val="00680C4D"/>
    <w:rsid w:val="006972E7"/>
    <w:rsid w:val="006A5E80"/>
    <w:rsid w:val="006B2CAB"/>
    <w:rsid w:val="006D4F83"/>
    <w:rsid w:val="006E1AF5"/>
    <w:rsid w:val="007554A0"/>
    <w:rsid w:val="00784818"/>
    <w:rsid w:val="007C0736"/>
    <w:rsid w:val="007D4F5E"/>
    <w:rsid w:val="00800B27"/>
    <w:rsid w:val="00802E8B"/>
    <w:rsid w:val="008057DA"/>
    <w:rsid w:val="00811BD2"/>
    <w:rsid w:val="00826122"/>
    <w:rsid w:val="00862397"/>
    <w:rsid w:val="00884FC8"/>
    <w:rsid w:val="00897101"/>
    <w:rsid w:val="008A3D21"/>
    <w:rsid w:val="0090598A"/>
    <w:rsid w:val="009106D2"/>
    <w:rsid w:val="009345F4"/>
    <w:rsid w:val="00935980"/>
    <w:rsid w:val="0096355E"/>
    <w:rsid w:val="00975FF8"/>
    <w:rsid w:val="009823CF"/>
    <w:rsid w:val="00984F57"/>
    <w:rsid w:val="009871CB"/>
    <w:rsid w:val="009B07DD"/>
    <w:rsid w:val="009B3626"/>
    <w:rsid w:val="009B3C00"/>
    <w:rsid w:val="009C40D2"/>
    <w:rsid w:val="009C4217"/>
    <w:rsid w:val="009C443E"/>
    <w:rsid w:val="00A21B87"/>
    <w:rsid w:val="00A224A0"/>
    <w:rsid w:val="00A3593A"/>
    <w:rsid w:val="00A51E0C"/>
    <w:rsid w:val="00A5585B"/>
    <w:rsid w:val="00A64CDA"/>
    <w:rsid w:val="00A67C98"/>
    <w:rsid w:val="00A732B6"/>
    <w:rsid w:val="00A76A74"/>
    <w:rsid w:val="00A908A5"/>
    <w:rsid w:val="00A92AB5"/>
    <w:rsid w:val="00AA00D2"/>
    <w:rsid w:val="00AA7C70"/>
    <w:rsid w:val="00AB47D3"/>
    <w:rsid w:val="00AB6AEC"/>
    <w:rsid w:val="00AC3D4A"/>
    <w:rsid w:val="00AC69BF"/>
    <w:rsid w:val="00AD37F2"/>
    <w:rsid w:val="00AD5D6A"/>
    <w:rsid w:val="00B008D0"/>
    <w:rsid w:val="00B121B5"/>
    <w:rsid w:val="00B15168"/>
    <w:rsid w:val="00B21DE5"/>
    <w:rsid w:val="00B43EFA"/>
    <w:rsid w:val="00B52221"/>
    <w:rsid w:val="00B64569"/>
    <w:rsid w:val="00B655B7"/>
    <w:rsid w:val="00B77F3A"/>
    <w:rsid w:val="00B91451"/>
    <w:rsid w:val="00B929D7"/>
    <w:rsid w:val="00BA4BE1"/>
    <w:rsid w:val="00BD483A"/>
    <w:rsid w:val="00BE72D7"/>
    <w:rsid w:val="00C03786"/>
    <w:rsid w:val="00C23767"/>
    <w:rsid w:val="00C319C3"/>
    <w:rsid w:val="00C64F64"/>
    <w:rsid w:val="00C653D9"/>
    <w:rsid w:val="00C84B1D"/>
    <w:rsid w:val="00CB7A5E"/>
    <w:rsid w:val="00CC0210"/>
    <w:rsid w:val="00CD17F4"/>
    <w:rsid w:val="00CF3E1F"/>
    <w:rsid w:val="00CF5E8B"/>
    <w:rsid w:val="00D0309A"/>
    <w:rsid w:val="00D64A35"/>
    <w:rsid w:val="00D77C72"/>
    <w:rsid w:val="00D90EDC"/>
    <w:rsid w:val="00D97BE2"/>
    <w:rsid w:val="00DC1AAC"/>
    <w:rsid w:val="00DD5D91"/>
    <w:rsid w:val="00DE3B5D"/>
    <w:rsid w:val="00E2741A"/>
    <w:rsid w:val="00E33285"/>
    <w:rsid w:val="00E57215"/>
    <w:rsid w:val="00E63F91"/>
    <w:rsid w:val="00EC1FCE"/>
    <w:rsid w:val="00ED11FE"/>
    <w:rsid w:val="00ED69A3"/>
    <w:rsid w:val="00EF7FBC"/>
    <w:rsid w:val="00F20E9B"/>
    <w:rsid w:val="00F41DBD"/>
    <w:rsid w:val="00F52FF8"/>
    <w:rsid w:val="00F73ABA"/>
    <w:rsid w:val="00F92919"/>
    <w:rsid w:val="00FA6211"/>
    <w:rsid w:val="00FC39B5"/>
    <w:rsid w:val="00FD3ED1"/>
    <w:rsid w:val="00FF4866"/>
    <w:rsid w:val="00FF7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0D2"/>
    <w:rPr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432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15DC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5168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315DC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1</Pages>
  <Words>333</Words>
  <Characters>1903</Characters>
  <Application>Microsoft Office Outlook</Application>
  <DocSecurity>0</DocSecurity>
  <Lines>0</Lines>
  <Paragraphs>0</Paragraphs>
  <ScaleCrop>false</ScaleCrop>
  <Company>Northland Church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Praise Time Week #47- 11/18/06</dc:title>
  <dc:subject/>
  <dc:creator>Office 2004 Test Drive User</dc:creator>
  <cp:keywords/>
  <dc:description/>
  <cp:lastModifiedBy>a</cp:lastModifiedBy>
  <cp:revision>11</cp:revision>
  <dcterms:created xsi:type="dcterms:W3CDTF">2010-09-23T04:34:00Z</dcterms:created>
  <dcterms:modified xsi:type="dcterms:W3CDTF">2010-09-23T07:26:00Z</dcterms:modified>
</cp:coreProperties>
</file>